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B6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312" w:afterLines="1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="宋体"/>
          <w:lang w:eastAsia="zh-CN"/>
        </w:rPr>
      </w:pPr>
    </w:p>
    <w:p w14:paraId="4FFBFA27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4E48723D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2995295" cy="605155"/>
            <wp:effectExtent l="0" t="0" r="1905" b="0"/>
            <wp:docPr id="23" name="图片 23" descr="十四五国规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十四五国规标"/>
                    <pic:cNvPicPr>
                      <a:picLocks noChangeAspect="1"/>
                    </pic:cNvPicPr>
                  </pic:nvPicPr>
                  <pic:blipFill>
                    <a:blip r:embed="rId6"/>
                    <a:srcRect l="25924" t="46937" r="27845" b="46459"/>
                    <a:stretch>
                      <a:fillRect/>
                    </a:stretch>
                  </pic:blipFill>
                  <pic:spPr>
                    <a:xfrm>
                      <a:off x="0" y="0"/>
                      <a:ext cx="2995295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76967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63D2FA51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543E37EB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2BC11978">
      <w:pPr>
        <w:spacing w:line="240" w:lineRule="auto"/>
        <w:jc w:val="center"/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</w:pPr>
      <w:bookmarkStart w:id="0" w:name="_Subtitle#2940527000"/>
      <w:r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  <w:t>高等数学</w:t>
      </w:r>
    </w:p>
    <w:p w14:paraId="19077AB5">
      <w:pPr>
        <w:spacing w:line="240" w:lineRule="auto"/>
        <w:jc w:val="center"/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</w:pPr>
      <w:r>
        <w:rPr>
          <w:rFonts w:hint="eastAsia" w:ascii="思源宋体" w:hAnsi="思源宋体" w:eastAsia="思源宋体" w:cs="思源宋体"/>
          <w:color w:val="00B0F0"/>
          <w:sz w:val="44"/>
          <w:szCs w:val="44"/>
          <w:lang w:val="en-US" w:eastAsia="zh-CN"/>
        </w:rPr>
        <w:t>（经管类专业适用）</w:t>
      </w:r>
    </w:p>
    <w:p w14:paraId="547AAAAB">
      <w:pPr>
        <w:jc w:val="center"/>
        <w:rPr>
          <w:rFonts w:hint="eastAsia"/>
          <w:color w:val="00B0F0"/>
          <w:sz w:val="80"/>
          <w:lang w:val="zh-CN"/>
        </w:rPr>
      </w:pPr>
      <w:r>
        <w:rPr>
          <w:rFonts w:hint="eastAsia" w:ascii="微软雅黑" w:hAnsi="微软雅黑" w:eastAsia="微软雅黑" w:cs="微软雅黑"/>
          <w:color w:val="00B0F0"/>
          <w:sz w:val="40"/>
          <w:lang w:val="en-US" w:eastAsia="zh-CN"/>
        </w:rPr>
        <w:t>【 第三版</w:t>
      </w:r>
      <w:bookmarkEnd w:id="0"/>
      <w:r>
        <w:rPr>
          <w:rFonts w:hint="eastAsia" w:ascii="微软雅黑" w:hAnsi="微软雅黑" w:eastAsia="微软雅黑" w:cs="微软雅黑"/>
          <w:color w:val="00B0F0"/>
          <w:sz w:val="4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B0F0"/>
          <w:sz w:val="40"/>
          <w:lang w:val="zh-CN"/>
        </w:rPr>
        <w:t>】</w:t>
      </w:r>
    </w:p>
    <w:p w14:paraId="08896C93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color w:val="00B0F0"/>
          <w:sz w:val="21"/>
          <w:szCs w:val="21"/>
          <w:lang w:eastAsia="zh-CN"/>
        </w:rPr>
        <w:sectPr>
          <w:headerReference r:id="rId4" w:type="first"/>
          <w:headerReference r:id="rId3" w:type="default"/>
          <w:pgSz w:w="11906" w:h="16838"/>
          <w:pgMar w:top="1134" w:right="850" w:bottom="1134" w:left="85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3CC27B8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360" w:lineRule="auto"/>
        <w:jc w:val="center"/>
        <w:textAlignment w:val="auto"/>
        <w:rPr>
          <w:color w:val="00B0F0"/>
        </w:rPr>
      </w:pPr>
      <w:r>
        <w:rPr>
          <w:rFonts w:hint="eastAsia"/>
          <w:b/>
          <w:color w:val="00B0F0"/>
          <w:szCs w:val="21"/>
        </w:rPr>
        <w:t>第</w:t>
      </w:r>
      <w:r>
        <w:rPr>
          <w:rFonts w:hint="eastAsia"/>
          <w:b/>
          <w:color w:val="00B0F0"/>
          <w:szCs w:val="21"/>
          <w:lang w:val="en-US" w:eastAsia="zh-CN"/>
        </w:rPr>
        <w:t>五</w:t>
      </w:r>
      <w:r>
        <w:rPr>
          <w:rFonts w:hint="eastAsia"/>
          <w:b/>
          <w:color w:val="00B0F0"/>
          <w:szCs w:val="21"/>
        </w:rPr>
        <w:t>章  不定积分</w:t>
      </w:r>
    </w:p>
    <w:tbl>
      <w:tblPr>
        <w:tblStyle w:val="11"/>
        <w:tblW w:w="9638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00B0F0" w:sz="4" w:space="0"/>
          <w:insideV w:val="single" w:color="00B0F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538"/>
        <w:gridCol w:w="392"/>
        <w:gridCol w:w="1445"/>
        <w:gridCol w:w="392"/>
        <w:gridCol w:w="3193"/>
      </w:tblGrid>
      <w:tr w14:paraId="310E00E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082046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9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28321CD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FB036C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5BEAF383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604229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9FED2A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76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14D338E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69877417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3473665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00E1F6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9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218BA0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72FF48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3EEA51FC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6330B85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60C574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9C87611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</w:t>
            </w:r>
            <w:r>
              <w:rPr>
                <w:rFonts w:hint="eastAsia"/>
                <w:b/>
                <w:color w:val="000080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/>
                <w:b/>
                <w:color w:val="000080"/>
                <w:sz w:val="24"/>
                <w:szCs w:val="24"/>
              </w:rPr>
              <w:t>章  不定积分</w:t>
            </w:r>
          </w:p>
        </w:tc>
      </w:tr>
      <w:tr w14:paraId="19F7909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2AC2DD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4570BF5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00B0F0"/>
                <w:sz w:val="24"/>
                <w:szCs w:val="24"/>
              </w:rPr>
              <w:t>第一节  不定积分的概念与性质</w:t>
            </w:r>
          </w:p>
        </w:tc>
      </w:tr>
      <w:tr w14:paraId="3751423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838178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7B1A1FE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理解原函数与不定积分的概念</w:t>
            </w:r>
          </w:p>
        </w:tc>
      </w:tr>
      <w:tr w14:paraId="4F14CF9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782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C5573F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7014FC0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37BB1B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掌握原函数与不定积分的性质</w:t>
            </w:r>
          </w:p>
        </w:tc>
      </w:tr>
      <w:tr w14:paraId="2048CA3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CF78F5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5E96AC2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41FE43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54AF91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BCF32D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6A85440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0585583">
            <w:pPr>
              <w:pStyle w:val="10"/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第一节   不定积分的概念与性质</w:t>
            </w:r>
          </w:p>
          <w:p w14:paraId="28C36648">
            <w:pPr>
              <w:pStyle w:val="32"/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</w:p>
          <w:p w14:paraId="157F7CB1">
            <w:pPr>
              <w:pStyle w:val="3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5.1.1 原函数</w:t>
            </w:r>
          </w:p>
          <w:p w14:paraId="1A894967">
            <w:pPr>
              <w:pStyle w:val="3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5.1.2 不定积分</w:t>
            </w:r>
          </w:p>
          <w:p w14:paraId="7E4682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5.1.3 不定积分的基本公式</w:t>
            </w:r>
          </w:p>
          <w:p w14:paraId="4CFAA5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5.1.4 不定积分的直接积分法</w:t>
            </w:r>
          </w:p>
        </w:tc>
      </w:tr>
      <w:tr w14:paraId="32817F2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71A9323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EF4C604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不定积分的概念与性质</w:t>
            </w:r>
          </w:p>
        </w:tc>
      </w:tr>
      <w:tr w14:paraId="1297A69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872EC13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B416887">
            <w:pPr>
              <w:jc w:val="both"/>
              <w:rPr>
                <w:rFonts w:hint="default" w:eastAsia="宋体"/>
                <w:b/>
                <w:color w:val="00008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习题5.2  A组 1.2.3.</w:t>
            </w:r>
          </w:p>
        </w:tc>
      </w:tr>
      <w:tr w14:paraId="7F22FB8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824" w:hRule="atLeast"/>
          <w:jc w:val="center"/>
        </w:trPr>
        <w:tc>
          <w:tcPr>
            <w:tcW w:w="1678" w:type="dxa"/>
            <w:tcBorders>
              <w:bottom w:val="double" w:color="00B0F0" w:sz="4" w:space="0"/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B73FB4F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8F3727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  <w:p w14:paraId="08474761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960" w:type="dxa"/>
            <w:gridSpan w:val="5"/>
            <w:tcBorders>
              <w:bottom w:val="double" w:color="00B0F0" w:sz="4" w:space="0"/>
              <w:tl2br w:val="nil"/>
              <w:tr2bl w:val="nil"/>
            </w:tcBorders>
            <w:noWrap w:val="0"/>
            <w:vAlign w:val="center"/>
          </w:tcPr>
          <w:p w14:paraId="615D48EF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73588D2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206053D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538" w:type="dxa"/>
            <w:tcBorders>
              <w:top w:val="double" w:color="00B0F0" w:sz="4" w:space="0"/>
            </w:tcBorders>
            <w:noWrap w:val="0"/>
            <w:vAlign w:val="center"/>
          </w:tcPr>
          <w:p w14:paraId="58E3653C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4EC5A9D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585" w:type="dxa"/>
            <w:gridSpan w:val="2"/>
            <w:tcBorders>
              <w:top w:val="double" w:color="00B0F0" w:sz="4" w:space="0"/>
            </w:tcBorders>
            <w:noWrap w:val="0"/>
            <w:vAlign w:val="center"/>
          </w:tcPr>
          <w:p w14:paraId="00D65266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4F8518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49C7BC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37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E23CC1E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DA55FD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14A40A4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F588A2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538" w:type="dxa"/>
            <w:tcBorders>
              <w:tl2br w:val="nil"/>
              <w:tr2bl w:val="nil"/>
            </w:tcBorders>
            <w:noWrap w:val="0"/>
            <w:vAlign w:val="center"/>
          </w:tcPr>
          <w:p w14:paraId="3498DA64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F21B10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3BCEC9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3C8B878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1B855A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0CF1D9A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第五章  不定积分</w:t>
            </w:r>
          </w:p>
        </w:tc>
      </w:tr>
      <w:tr w14:paraId="3FBFC3A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BDFFCA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E0E82D3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第二节  不定积分的换元积分法</w:t>
            </w:r>
          </w:p>
        </w:tc>
      </w:tr>
      <w:tr w14:paraId="6BBC160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5BC0BE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4DA4572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熟悉</w:t>
            </w:r>
            <w:r>
              <w:rPr>
                <w:rFonts w:hint="eastAsia"/>
                <w:sz w:val="24"/>
                <w:szCs w:val="24"/>
              </w:rPr>
              <w:t>用第二换元积分法求被积函数含有无理式的不定积分</w:t>
            </w:r>
          </w:p>
        </w:tc>
      </w:tr>
      <w:tr w14:paraId="5D8AD41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95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104ACA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66B5595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25A1198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熟练掌握用第一换元积分法求被积函数含复合函数的不定积分</w:t>
            </w:r>
          </w:p>
        </w:tc>
      </w:tr>
      <w:tr w14:paraId="4E2B06B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CB9416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00A722D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6A9401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1575F8">
            <w:pPr>
              <w:spacing w:line="360" w:lineRule="auto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第二节  不定积分的换元积分法</w:t>
            </w:r>
          </w:p>
          <w:p w14:paraId="7B7069CF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2BD2E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5.2.1 第一换元积分法（凑微分法）</w:t>
            </w:r>
          </w:p>
          <w:p w14:paraId="670D1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5.2.2 第二换元积分法</w:t>
            </w:r>
          </w:p>
        </w:tc>
      </w:tr>
      <w:tr w14:paraId="4BB8130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8BF8A13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5EE43CB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不定积分的换元积分法</w:t>
            </w:r>
          </w:p>
        </w:tc>
      </w:tr>
      <w:tr w14:paraId="7A367B8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4801273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BB1B795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习题5.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</w:p>
          <w:p w14:paraId="2A57BA8C">
            <w:pPr>
              <w:spacing w:line="360" w:lineRule="auto"/>
              <w:jc w:val="both"/>
              <w:rPr>
                <w:rFonts w:hint="default" w:eastAsia="宋体"/>
                <w:b/>
                <w:color w:val="00008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B组</w:t>
            </w:r>
          </w:p>
        </w:tc>
      </w:tr>
      <w:tr w14:paraId="2CD9C5C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756" w:hRule="atLeast"/>
          <w:jc w:val="center"/>
        </w:trPr>
        <w:tc>
          <w:tcPr>
            <w:tcW w:w="1678" w:type="dxa"/>
            <w:tcBorders>
              <w:bottom w:val="double" w:color="00B0F0" w:sz="4" w:space="0"/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65744D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60" w:type="dxa"/>
            <w:gridSpan w:val="5"/>
            <w:tcBorders>
              <w:bottom w:val="double" w:color="00B0F0" w:sz="4" w:space="0"/>
              <w:tl2br w:val="nil"/>
              <w:tr2bl w:val="nil"/>
            </w:tcBorders>
            <w:noWrap w:val="0"/>
            <w:vAlign w:val="center"/>
          </w:tcPr>
          <w:p w14:paraId="458E3D75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7D8C2508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1A858356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71DEF052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1337A5A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678" w:type="dxa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5CEA881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538" w:type="dxa"/>
            <w:tcBorders>
              <w:top w:val="double" w:color="00B0F0" w:sz="4" w:space="0"/>
            </w:tcBorders>
            <w:noWrap w:val="0"/>
            <w:vAlign w:val="center"/>
          </w:tcPr>
          <w:p w14:paraId="6FAA9297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382D865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585" w:type="dxa"/>
            <w:gridSpan w:val="2"/>
            <w:tcBorders>
              <w:top w:val="double" w:color="00B0F0" w:sz="4" w:space="0"/>
            </w:tcBorders>
            <w:noWrap w:val="0"/>
            <w:vAlign w:val="center"/>
          </w:tcPr>
          <w:p w14:paraId="38849EAD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88D5F9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A5807A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37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A7C0665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C66B1A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615DE9F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2987D5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538" w:type="dxa"/>
            <w:tcBorders>
              <w:tl2br w:val="nil"/>
              <w:tr2bl w:val="nil"/>
            </w:tcBorders>
            <w:noWrap w:val="0"/>
            <w:vAlign w:val="center"/>
          </w:tcPr>
          <w:p w14:paraId="259E8E5F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789675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C97C0D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7B24E03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79DD06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78C0DA5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第五章  不定积分</w:t>
            </w:r>
          </w:p>
        </w:tc>
      </w:tr>
      <w:tr w14:paraId="0AADE16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7CB395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8BDEBAE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第三节  不定积分的分部积分法</w:t>
            </w:r>
          </w:p>
        </w:tc>
      </w:tr>
      <w:tr w14:paraId="543A74F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5FF29C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6D0D957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熟悉</w:t>
            </w:r>
            <w:r>
              <w:rPr>
                <w:rFonts w:hint="eastAsia"/>
                <w:sz w:val="24"/>
                <w:szCs w:val="24"/>
              </w:rPr>
              <w:t>分部积分法求不定积分</w:t>
            </w:r>
          </w:p>
        </w:tc>
      </w:tr>
      <w:tr w14:paraId="2934829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745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31303E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3AF897D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080984A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掌握用分部积分法求不定积分</w:t>
            </w:r>
          </w:p>
        </w:tc>
      </w:tr>
      <w:tr w14:paraId="4A80657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E7E998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6F7A070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56854A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22B6836">
            <w:pPr>
              <w:spacing w:line="360" w:lineRule="auto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第三节  不定积分的分部积分法</w:t>
            </w:r>
          </w:p>
          <w:p w14:paraId="14477506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5BA52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引例 求不定积分</w:t>
            </w:r>
          </w:p>
          <w:p w14:paraId="28DD6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position w:val="-16"/>
                <w:sz w:val="24"/>
                <w:szCs w:val="24"/>
                <w:lang w:eastAsia="zh-CN"/>
              </w:rPr>
              <w:object>
                <v:shape id="_x0000_i1057" o:spt="75" type="#_x0000_t75" style="height:22pt;width:51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57" DrawAspect="Content" ObjectID="_1468075725" r:id="rId7">
                  <o:LockedField>false</o:LockedField>
                </o:OLEObject>
              </w:object>
            </w:r>
          </w:p>
          <w:p w14:paraId="1224B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利用分部积分公式计算不定积分的具体思路是∶</w:t>
            </w:r>
          </w:p>
          <w:p w14:paraId="400471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恰当地选择u和</w:t>
            </w:r>
            <w:r>
              <w:rPr>
                <w:rFonts w:hint="eastAsia" w:ascii="宋体" w:hAnsi="宋体" w:eastAsia="宋体"/>
                <w:position w:val="-6"/>
                <w:sz w:val="24"/>
                <w:szCs w:val="24"/>
                <w:lang w:eastAsia="zh-CN"/>
              </w:rPr>
              <w:object>
                <v:shape id="_x0000_i1058" o:spt="75" type="#_x0000_t75" style="height:16pt;width:1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58" DrawAspect="Content" ObjectID="_1468075726" r:id="rId9">
                  <o:LockedField>false</o:LockedField>
                </o:OLEObject>
              </w:objec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;</w:t>
            </w:r>
          </w:p>
          <w:p w14:paraId="7DA9A3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求出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v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（即对</w:t>
            </w:r>
            <w:r>
              <w:rPr>
                <w:rFonts w:hint="eastAsia" w:ascii="宋体" w:hAnsi="宋体" w:eastAsia="宋体"/>
                <w:position w:val="-6"/>
                <w:sz w:val="24"/>
                <w:szCs w:val="24"/>
                <w:lang w:eastAsia="zh-CN"/>
              </w:rPr>
              <w:object>
                <v:shape id="_x0000_i1059" o:spt="75" type="#_x0000_t75" style="height:16pt;width:1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59" DrawAspect="Content" ObjectID="_1468075727" r:id="rId11">
                  <o:LockedField>false</o:LockedField>
                </o:OLEObject>
              </w:objec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求原函数）;</w:t>
            </w:r>
          </w:p>
          <w:p w14:paraId="4EF39C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求出</w:t>
            </w:r>
            <w:r>
              <w:rPr>
                <w:rFonts w:hint="eastAsia" w:ascii="宋体" w:hAnsi="宋体" w:eastAsia="宋体"/>
                <w:position w:val="-6"/>
                <w:sz w:val="24"/>
                <w:szCs w:val="24"/>
                <w:lang w:eastAsia="zh-CN"/>
              </w:rPr>
              <w:object>
                <v:shape id="_x0000_i1060" o:spt="75" type="#_x0000_t75" style="height:16pt;width:12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60" DrawAspect="Content" ObjectID="_1468075728" r:id="rId13">
                  <o:LockedField>false</o:LockedField>
                </o:OLEObject>
              </w:objec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（或 du）（即对u求导数）;</w:t>
            </w:r>
          </w:p>
          <w:p w14:paraId="20D24C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jc w:val="both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（4）利用分部积分公式求解不定积分.</w:t>
            </w:r>
          </w:p>
        </w:tc>
      </w:tr>
      <w:tr w14:paraId="200380A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864D1B8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7409C12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不定积分的分部积分法</w:t>
            </w:r>
          </w:p>
        </w:tc>
      </w:tr>
      <w:tr w14:paraId="368BBFA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16B9A7A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2A5AFFC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习题5.3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A组   B组</w:t>
            </w:r>
          </w:p>
        </w:tc>
      </w:tr>
      <w:tr w14:paraId="2A40831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454" w:hRule="atLeast"/>
          <w:jc w:val="center"/>
        </w:trPr>
        <w:tc>
          <w:tcPr>
            <w:tcW w:w="1678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DD09AB4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11F8FD3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</w:tbl>
    <w:p w14:paraId="04961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  <w:bookmarkStart w:id="1" w:name="_GoBack"/>
      <w:bookmarkEnd w:id="1"/>
    </w:p>
    <w:p w14:paraId="36027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sectPr>
      <w:pgSz w:w="11906" w:h="16838"/>
      <w:pgMar w:top="1134" w:right="850" w:bottom="1134" w:left="85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思源宋体">
    <w:panose1 w:val="02020700000000000000"/>
    <w:charset w:val="86"/>
    <w:family w:val="auto"/>
    <w:pitch w:val="default"/>
    <w:sig w:usb0="B00002BF" w:usb1="6BDFFDFE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526EF">
    <w:pPr>
      <w:pStyle w:val="9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609840" cy="10763885"/>
          <wp:effectExtent l="0" t="0" r="10160" b="5715"/>
          <wp:wrapNone/>
          <wp:docPr id="10" name="WordPictureWatermark10243074" descr="理-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0243074" descr="理-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9840" cy="1076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92BFF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-544195</wp:posOffset>
          </wp:positionH>
          <wp:positionV relativeFrom="paragraph">
            <wp:posOffset>10160</wp:posOffset>
          </wp:positionV>
          <wp:extent cx="7609840" cy="10763885"/>
          <wp:effectExtent l="0" t="0" r="10160" b="5715"/>
          <wp:wrapNone/>
          <wp:docPr id="22" name="图片 22" descr="理-封面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理-封面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984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3D19D"/>
    <w:multiLevelType w:val="singleLevel"/>
    <w:tmpl w:val="AC83D19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172A27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7F64E6D"/>
    <w:rsid w:val="0AC91BFE"/>
    <w:rsid w:val="0AD81455"/>
    <w:rsid w:val="127B5154"/>
    <w:rsid w:val="17883055"/>
    <w:rsid w:val="192A37C4"/>
    <w:rsid w:val="1C76493F"/>
    <w:rsid w:val="235C6C70"/>
    <w:rsid w:val="25D4529B"/>
    <w:rsid w:val="29167977"/>
    <w:rsid w:val="2A726E56"/>
    <w:rsid w:val="2F3621B9"/>
    <w:rsid w:val="436C72A2"/>
    <w:rsid w:val="4B3F2B00"/>
    <w:rsid w:val="53D02297"/>
    <w:rsid w:val="66DA380C"/>
    <w:rsid w:val="679B2764"/>
    <w:rsid w:val="68AC6E39"/>
    <w:rsid w:val="70891CF3"/>
    <w:rsid w:val="7E7C8DA4"/>
    <w:rsid w:val="BD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4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5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3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3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3"/>
    <w:link w:val="4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3"/>
    <w:link w:val="5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3"/>
    <w:link w:val="6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7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7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3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32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uyue\Library\Containers\com.kingsoft.wpsoffice.mac\Data\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961</Words>
  <Characters>1127</Characters>
  <Lines>1</Lines>
  <Paragraphs>1</Paragraphs>
  <TotalTime>2</TotalTime>
  <ScaleCrop>false</ScaleCrop>
  <LinksUpToDate>false</LinksUpToDate>
  <CharactersWithSpaces>1234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2021-06-09T02:03:00Z</dcterms:created>
  <dc:creator>DELL</dc:creator>
  <cp:lastModifiedBy>六月</cp:lastModifiedBy>
  <dcterms:modified xsi:type="dcterms:W3CDTF">2025-01-20T11:29:17Z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117A997ED9804198B6367ABA5EB48F4B_13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